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EE28B" w14:textId="77777777" w:rsidR="0047229E" w:rsidRPr="00823198" w:rsidRDefault="0047229E" w:rsidP="0047229E">
      <w:pPr>
        <w:rPr>
          <w:sz w:val="24"/>
          <w:szCs w:val="24"/>
        </w:rPr>
      </w:pPr>
    </w:p>
    <w:p w14:paraId="07A5BB60" w14:textId="77777777" w:rsidR="0047229E" w:rsidRPr="00823198" w:rsidRDefault="0047229E" w:rsidP="0047229E">
      <w:pPr>
        <w:rPr>
          <w:sz w:val="24"/>
          <w:szCs w:val="24"/>
        </w:rPr>
      </w:pPr>
    </w:p>
    <w:p w14:paraId="7C121349" w14:textId="77777777" w:rsidR="0047229E" w:rsidRPr="00823198" w:rsidRDefault="0047229E" w:rsidP="0047229E">
      <w:pPr>
        <w:pStyle w:val="Default"/>
        <w:rPr>
          <w:rFonts w:ascii="Arial" w:hAnsi="Arial" w:cs="Arial"/>
        </w:rPr>
      </w:pPr>
    </w:p>
    <w:p w14:paraId="5C7AC750" w14:textId="77777777" w:rsidR="0047229E" w:rsidRPr="00823198" w:rsidRDefault="0047229E" w:rsidP="0047229E">
      <w:pPr>
        <w:pStyle w:val="Default"/>
        <w:rPr>
          <w:rFonts w:ascii="Arial" w:hAnsi="Arial" w:cs="Arial"/>
        </w:rPr>
      </w:pPr>
    </w:p>
    <w:p w14:paraId="6D3D2233" w14:textId="77777777" w:rsidR="0047229E" w:rsidRPr="00823198" w:rsidRDefault="0047229E" w:rsidP="0047229E">
      <w:pPr>
        <w:pStyle w:val="Default"/>
        <w:rPr>
          <w:rFonts w:ascii="Arial" w:hAnsi="Arial" w:cs="Arial"/>
        </w:rPr>
      </w:pPr>
    </w:p>
    <w:p w14:paraId="5D55EC12" w14:textId="77777777" w:rsidR="0047229E" w:rsidRDefault="0047229E" w:rsidP="0047229E">
      <w:pPr>
        <w:pStyle w:val="Default"/>
        <w:rPr>
          <w:rFonts w:ascii="Arial" w:hAnsi="Arial" w:cs="Arial"/>
        </w:rPr>
      </w:pPr>
    </w:p>
    <w:p w14:paraId="444E5DF5" w14:textId="77777777" w:rsidR="0055668C" w:rsidRDefault="0055668C" w:rsidP="0047229E">
      <w:pPr>
        <w:pStyle w:val="Default"/>
        <w:rPr>
          <w:rFonts w:ascii="Arial" w:hAnsi="Arial" w:cs="Arial"/>
        </w:rPr>
      </w:pPr>
    </w:p>
    <w:p w14:paraId="0D775DAB" w14:textId="77777777" w:rsidR="0055668C" w:rsidRPr="00823198" w:rsidRDefault="0055668C" w:rsidP="0047229E">
      <w:pPr>
        <w:pStyle w:val="Default"/>
        <w:rPr>
          <w:rFonts w:ascii="Arial" w:hAnsi="Arial" w:cs="Arial"/>
        </w:rPr>
      </w:pPr>
    </w:p>
    <w:p w14:paraId="37511E8C" w14:textId="77777777" w:rsidR="0047229E" w:rsidRPr="00823198" w:rsidRDefault="005878C7" w:rsidP="0047229E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Vergabe</w:t>
      </w:r>
      <w:r w:rsidR="0055668C">
        <w:rPr>
          <w:rFonts w:ascii="Arial" w:hAnsi="Arial" w:cs="Arial"/>
          <w:b/>
          <w:bCs/>
          <w:sz w:val="28"/>
          <w:szCs w:val="28"/>
        </w:rPr>
        <w:t>unterlagen</w:t>
      </w:r>
    </w:p>
    <w:p w14:paraId="3E0DA7E4" w14:textId="77777777" w:rsidR="00AC1C40" w:rsidRPr="00823198" w:rsidRDefault="00AC1C40" w:rsidP="0047229E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14:paraId="2CEEB729" w14:textId="77777777" w:rsidR="0047229E" w:rsidRPr="00823198" w:rsidRDefault="0047229E" w:rsidP="0047229E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14:paraId="5CF577DC" w14:textId="77777777" w:rsidR="0047229E" w:rsidRPr="00823198" w:rsidRDefault="0047229E" w:rsidP="0047229E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14:paraId="50041634" w14:textId="328ED7DF" w:rsidR="00445FAC" w:rsidRPr="005F7E90" w:rsidRDefault="00077B88" w:rsidP="00823198">
      <w:pPr>
        <w:pStyle w:val="Default"/>
        <w:jc w:val="center"/>
        <w:rPr>
          <w:rFonts w:ascii="Arial" w:hAnsi="Arial" w:cs="Arial"/>
          <w:b/>
          <w:sz w:val="28"/>
          <w:szCs w:val="28"/>
        </w:rPr>
      </w:pPr>
      <w:r w:rsidRPr="005F7E90">
        <w:rPr>
          <w:rFonts w:ascii="Arial" w:hAnsi="Arial" w:cs="Arial"/>
          <w:b/>
          <w:sz w:val="28"/>
          <w:szCs w:val="28"/>
        </w:rPr>
        <w:t>Art des Verfahrens</w:t>
      </w:r>
      <w:r w:rsidR="00823198" w:rsidRPr="005F7E90">
        <w:rPr>
          <w:rFonts w:ascii="Arial" w:hAnsi="Arial" w:cs="Arial"/>
          <w:b/>
          <w:sz w:val="28"/>
          <w:szCs w:val="28"/>
        </w:rPr>
        <w:t xml:space="preserve">: </w:t>
      </w:r>
      <w:r w:rsidR="001A0FE4">
        <w:rPr>
          <w:rFonts w:ascii="Arial" w:hAnsi="Arial" w:cs="Arial"/>
          <w:b/>
          <w:sz w:val="28"/>
          <w:szCs w:val="28"/>
        </w:rPr>
        <w:t>Offenes Verfahren</w:t>
      </w:r>
    </w:p>
    <w:p w14:paraId="47D49637" w14:textId="77777777" w:rsidR="00823198" w:rsidRDefault="00823198" w:rsidP="00823198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14:paraId="4193A734" w14:textId="0AEF00AD" w:rsidR="00823198" w:rsidRDefault="00823198" w:rsidP="00823198">
      <w:pPr>
        <w:pStyle w:val="Default"/>
        <w:jc w:val="center"/>
        <w:rPr>
          <w:rFonts w:ascii="Arial" w:hAnsi="Arial" w:cs="Arial"/>
          <w:b/>
          <w:sz w:val="28"/>
          <w:szCs w:val="28"/>
        </w:rPr>
      </w:pPr>
      <w:r w:rsidRPr="00823198">
        <w:rPr>
          <w:rFonts w:ascii="Arial" w:hAnsi="Arial" w:cs="Arial"/>
          <w:b/>
          <w:sz w:val="28"/>
          <w:szCs w:val="28"/>
        </w:rPr>
        <w:t xml:space="preserve">Ausschreibung: </w:t>
      </w:r>
      <w:r w:rsidR="001A0FE4">
        <w:rPr>
          <w:rFonts w:ascii="Arial" w:hAnsi="Arial" w:cs="Arial"/>
          <w:b/>
          <w:sz w:val="28"/>
          <w:szCs w:val="28"/>
        </w:rPr>
        <w:t>Tiefkühlkost</w:t>
      </w:r>
      <w:r w:rsidR="005616A1">
        <w:rPr>
          <w:rFonts w:ascii="Arial" w:hAnsi="Arial" w:cs="Arial"/>
          <w:b/>
          <w:sz w:val="28"/>
          <w:szCs w:val="28"/>
        </w:rPr>
        <w:t xml:space="preserve"> 202</w:t>
      </w:r>
      <w:r w:rsidR="003F4B31">
        <w:rPr>
          <w:rFonts w:ascii="Arial" w:hAnsi="Arial" w:cs="Arial"/>
          <w:b/>
          <w:sz w:val="28"/>
          <w:szCs w:val="28"/>
        </w:rPr>
        <w:t>6</w:t>
      </w:r>
    </w:p>
    <w:p w14:paraId="58824CF5" w14:textId="77777777" w:rsidR="001B372B" w:rsidRPr="008508AB" w:rsidRDefault="001B372B" w:rsidP="00823198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14:paraId="19CF2F65" w14:textId="662A1006" w:rsidR="0047229E" w:rsidRPr="00823198" w:rsidRDefault="0047229E" w:rsidP="00823198">
      <w:pPr>
        <w:pStyle w:val="Default"/>
        <w:jc w:val="center"/>
        <w:rPr>
          <w:rFonts w:ascii="Arial" w:hAnsi="Arial" w:cs="Arial"/>
          <w:b/>
          <w:sz w:val="28"/>
          <w:szCs w:val="28"/>
        </w:rPr>
      </w:pPr>
      <w:r w:rsidRPr="00823198">
        <w:rPr>
          <w:rFonts w:ascii="Arial" w:hAnsi="Arial" w:cs="Arial"/>
          <w:b/>
          <w:sz w:val="28"/>
          <w:szCs w:val="28"/>
        </w:rPr>
        <w:t>Ausschreibungsnummer</w:t>
      </w:r>
      <w:r w:rsidR="00077B88" w:rsidRPr="00823198">
        <w:rPr>
          <w:rFonts w:ascii="Arial" w:hAnsi="Arial" w:cs="Arial"/>
          <w:b/>
          <w:sz w:val="28"/>
          <w:szCs w:val="28"/>
        </w:rPr>
        <w:t>:</w:t>
      </w:r>
      <w:r w:rsidR="008573BA" w:rsidRPr="00823198">
        <w:rPr>
          <w:rFonts w:ascii="Arial" w:hAnsi="Arial" w:cs="Arial"/>
          <w:b/>
          <w:sz w:val="28"/>
          <w:szCs w:val="28"/>
        </w:rPr>
        <w:t xml:space="preserve"> </w:t>
      </w:r>
      <w:r w:rsidR="001A0FE4">
        <w:rPr>
          <w:rFonts w:ascii="Arial" w:hAnsi="Arial" w:cs="Arial"/>
          <w:b/>
          <w:sz w:val="28"/>
          <w:szCs w:val="28"/>
        </w:rPr>
        <w:t>EG-OV-2</w:t>
      </w:r>
      <w:r w:rsidR="003F4B31">
        <w:rPr>
          <w:rFonts w:ascii="Arial" w:hAnsi="Arial" w:cs="Arial"/>
          <w:b/>
          <w:sz w:val="28"/>
          <w:szCs w:val="28"/>
        </w:rPr>
        <w:t>6</w:t>
      </w:r>
      <w:r w:rsidR="001A0FE4">
        <w:rPr>
          <w:rFonts w:ascii="Arial" w:hAnsi="Arial" w:cs="Arial"/>
          <w:b/>
          <w:sz w:val="28"/>
          <w:szCs w:val="28"/>
        </w:rPr>
        <w:t>-000</w:t>
      </w:r>
      <w:r w:rsidR="003F4B31">
        <w:rPr>
          <w:rFonts w:ascii="Arial" w:hAnsi="Arial" w:cs="Arial"/>
          <w:b/>
          <w:sz w:val="28"/>
          <w:szCs w:val="28"/>
        </w:rPr>
        <w:t>4</w:t>
      </w:r>
    </w:p>
    <w:p w14:paraId="3C59E7BE" w14:textId="77777777" w:rsidR="0047229E" w:rsidRPr="00823198" w:rsidRDefault="0047229E" w:rsidP="00823198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14:paraId="601C4AC0" w14:textId="77777777" w:rsidR="0047229E" w:rsidRDefault="0047229E" w:rsidP="00823198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14:paraId="386C82B7" w14:textId="77777777" w:rsidR="00D40515" w:rsidRPr="00823198" w:rsidRDefault="00D40515" w:rsidP="00823198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14:paraId="35DF6D97" w14:textId="77777777" w:rsidR="0047229E" w:rsidRPr="00823198" w:rsidRDefault="0055668C" w:rsidP="00823198">
      <w:pPr>
        <w:pStyle w:val="Defaul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Elbe-Werkstätten GmbH</w:t>
      </w:r>
    </w:p>
    <w:p w14:paraId="577BFBCB" w14:textId="77777777" w:rsidR="00E75F54" w:rsidRPr="0055668C" w:rsidRDefault="00E75F54" w:rsidP="0055668C">
      <w:pPr>
        <w:jc w:val="center"/>
        <w:rPr>
          <w:sz w:val="28"/>
          <w:szCs w:val="28"/>
        </w:rPr>
      </w:pPr>
    </w:p>
    <w:p w14:paraId="4A776E97" w14:textId="77777777" w:rsidR="00D5704C" w:rsidRPr="00C43358" w:rsidRDefault="0055668C" w:rsidP="0055668C">
      <w:pPr>
        <w:jc w:val="center"/>
        <w:rPr>
          <w:b/>
          <w:sz w:val="28"/>
          <w:szCs w:val="28"/>
        </w:rPr>
      </w:pPr>
      <w:r w:rsidRPr="00C43358">
        <w:rPr>
          <w:b/>
          <w:sz w:val="28"/>
          <w:szCs w:val="28"/>
        </w:rPr>
        <w:t>Nymphenweg 22</w:t>
      </w:r>
    </w:p>
    <w:p w14:paraId="62DA7A82" w14:textId="77777777" w:rsidR="0055668C" w:rsidRPr="00C43358" w:rsidRDefault="0055668C" w:rsidP="0055668C">
      <w:pPr>
        <w:jc w:val="center"/>
        <w:rPr>
          <w:b/>
          <w:sz w:val="28"/>
          <w:szCs w:val="28"/>
        </w:rPr>
      </w:pPr>
      <w:r w:rsidRPr="00C43358">
        <w:rPr>
          <w:b/>
          <w:sz w:val="28"/>
          <w:szCs w:val="28"/>
        </w:rPr>
        <w:t>21077 Hamburg</w:t>
      </w:r>
    </w:p>
    <w:p w14:paraId="729ABD64" w14:textId="77777777" w:rsidR="0055668C" w:rsidRDefault="0055668C" w:rsidP="00D5704C">
      <w:pPr>
        <w:rPr>
          <w:sz w:val="24"/>
          <w:szCs w:val="24"/>
        </w:rPr>
      </w:pPr>
    </w:p>
    <w:p w14:paraId="3560A24F" w14:textId="77777777" w:rsidR="0055668C" w:rsidRDefault="0055668C" w:rsidP="00D5704C">
      <w:pPr>
        <w:rPr>
          <w:sz w:val="24"/>
          <w:szCs w:val="24"/>
        </w:rPr>
      </w:pPr>
    </w:p>
    <w:p w14:paraId="573F89A3" w14:textId="77777777" w:rsidR="0055668C" w:rsidRDefault="0055668C" w:rsidP="00D5704C">
      <w:pPr>
        <w:rPr>
          <w:sz w:val="24"/>
          <w:szCs w:val="24"/>
        </w:rPr>
      </w:pPr>
    </w:p>
    <w:p w14:paraId="3B90235B" w14:textId="77777777" w:rsidR="0055668C" w:rsidRPr="00823198" w:rsidRDefault="0055668C" w:rsidP="00D5704C">
      <w:pPr>
        <w:rPr>
          <w:sz w:val="24"/>
          <w:szCs w:val="24"/>
        </w:rPr>
      </w:pPr>
    </w:p>
    <w:sectPr w:rsidR="0055668C" w:rsidRPr="00823198" w:rsidSect="00B5443B">
      <w:headerReference w:type="default" r:id="rId6"/>
      <w:headerReference w:type="first" r:id="rId7"/>
      <w:footerReference w:type="first" r:id="rId8"/>
      <w:pgSz w:w="11906" w:h="16838" w:code="9"/>
      <w:pgMar w:top="2750" w:right="1134" w:bottom="2552" w:left="1418" w:header="709" w:footer="709" w:gutter="0"/>
      <w:cols w:space="6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3E7AC" w14:textId="77777777" w:rsidR="008D76BF" w:rsidRDefault="008D76BF">
      <w:r>
        <w:separator/>
      </w:r>
    </w:p>
  </w:endnote>
  <w:endnote w:type="continuationSeparator" w:id="0">
    <w:p w14:paraId="38DF4399" w14:textId="77777777" w:rsidR="008D76BF" w:rsidRDefault="008D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9086B" w14:textId="73452972" w:rsidR="0055668C" w:rsidRDefault="001537F5" w:rsidP="00873D3A">
    <w:pPr>
      <w:pStyle w:val="Fuzeile"/>
      <w:tabs>
        <w:tab w:val="clear" w:pos="4536"/>
        <w:tab w:val="clear" w:pos="9072"/>
      </w:tabs>
      <w:ind w:right="27"/>
    </w:pPr>
    <w:r>
      <w:rPr>
        <w:noProof/>
      </w:rPr>
      <w:drawing>
        <wp:anchor distT="0" distB="0" distL="114300" distR="114300" simplePos="0" relativeHeight="251667456" behindDoc="1" locked="0" layoutInCell="1" allowOverlap="1" wp14:anchorId="23A4CE17" wp14:editId="4A4B19BF">
          <wp:simplePos x="0" y="0"/>
          <wp:positionH relativeFrom="page">
            <wp:align>center</wp:align>
          </wp:positionH>
          <wp:positionV relativeFrom="paragraph">
            <wp:posOffset>-808990</wp:posOffset>
          </wp:positionV>
          <wp:extent cx="6800850" cy="1400175"/>
          <wp:effectExtent l="0" t="0" r="0" b="9525"/>
          <wp:wrapNone/>
          <wp:docPr id="2043900684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59" r="1621"/>
                  <a:stretch/>
                </pic:blipFill>
                <pic:spPr bwMode="auto">
                  <a:xfrm>
                    <a:off x="0" y="0"/>
                    <a:ext cx="6800850" cy="14001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BD5A9" w14:textId="77777777" w:rsidR="008D76BF" w:rsidRDefault="008D76BF">
      <w:r>
        <w:separator/>
      </w:r>
    </w:p>
  </w:footnote>
  <w:footnote w:type="continuationSeparator" w:id="0">
    <w:p w14:paraId="06788DEF" w14:textId="77777777" w:rsidR="008D76BF" w:rsidRDefault="008D7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11161" w14:textId="77777777" w:rsidR="0055668C" w:rsidRDefault="00606C5C" w:rsidP="00042C01">
    <w:pPr>
      <w:pStyle w:val="Fuzeile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06A3BA0F" wp14:editId="52259110">
          <wp:simplePos x="0" y="0"/>
          <wp:positionH relativeFrom="page">
            <wp:posOffset>5098415</wp:posOffset>
          </wp:positionH>
          <wp:positionV relativeFrom="page">
            <wp:posOffset>439420</wp:posOffset>
          </wp:positionV>
          <wp:extent cx="1871980" cy="771525"/>
          <wp:effectExtent l="0" t="0" r="0" b="0"/>
          <wp:wrapNone/>
          <wp:docPr id="49" name="Bild 49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980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A49540" w14:textId="77777777" w:rsidR="0055668C" w:rsidRDefault="0055668C" w:rsidP="00042C01">
    <w:pPr>
      <w:pStyle w:val="Fuzeile"/>
      <w:tabs>
        <w:tab w:val="clear" w:pos="4536"/>
        <w:tab w:val="clear" w:pos="9072"/>
      </w:tabs>
    </w:pPr>
  </w:p>
  <w:p w14:paraId="65FE7803" w14:textId="77777777" w:rsidR="0055668C" w:rsidRDefault="0055668C" w:rsidP="00042C01">
    <w:pPr>
      <w:pStyle w:val="Fuzeile"/>
      <w:tabs>
        <w:tab w:val="clear" w:pos="4536"/>
        <w:tab w:val="clear" w:pos="9072"/>
      </w:tabs>
    </w:pPr>
  </w:p>
  <w:p w14:paraId="6E4EFB08" w14:textId="77777777" w:rsidR="0055668C" w:rsidRDefault="0055668C" w:rsidP="00042C01">
    <w:pPr>
      <w:pStyle w:val="Fuzeile"/>
      <w:tabs>
        <w:tab w:val="clear" w:pos="4536"/>
        <w:tab w:val="clear" w:pos="9072"/>
      </w:tabs>
    </w:pPr>
  </w:p>
  <w:p w14:paraId="670149FB" w14:textId="77777777" w:rsidR="0055668C" w:rsidRDefault="0055668C" w:rsidP="007B3AF1">
    <w:pPr>
      <w:pStyle w:val="Fuzeile"/>
      <w:tabs>
        <w:tab w:val="clear" w:pos="4536"/>
        <w:tab w:val="clear" w:pos="9072"/>
      </w:tabs>
    </w:pPr>
    <w:r>
      <w:rPr>
        <w:rStyle w:val="Seitenzahl"/>
        <w:rFonts w:cs="Arial"/>
      </w:rPr>
      <w:t xml:space="preserve">Seite </w:t>
    </w:r>
    <w:r w:rsidRPr="00B839F3">
      <w:rPr>
        <w:rStyle w:val="Seitenzahl"/>
        <w:rFonts w:cs="Arial"/>
      </w:rPr>
      <w:fldChar w:fldCharType="begin"/>
    </w:r>
    <w:r w:rsidRPr="00B839F3">
      <w:rPr>
        <w:rStyle w:val="Seitenzahl"/>
        <w:rFonts w:cs="Arial"/>
      </w:rPr>
      <w:instrText xml:space="preserve"> PAGE </w:instrText>
    </w:r>
    <w:r w:rsidRPr="00B839F3">
      <w:rPr>
        <w:rStyle w:val="Seitenzahl"/>
        <w:rFonts w:cs="Arial"/>
      </w:rPr>
      <w:fldChar w:fldCharType="separate"/>
    </w:r>
    <w:r>
      <w:rPr>
        <w:rStyle w:val="Seitenzahl"/>
        <w:rFonts w:cs="Arial"/>
        <w:noProof/>
      </w:rPr>
      <w:t>1</w:t>
    </w:r>
    <w:r w:rsidRPr="00B839F3">
      <w:rPr>
        <w:rStyle w:val="Seitenzahl"/>
        <w:rFonts w:cs="Arial"/>
      </w:rPr>
      <w:fldChar w:fldCharType="end"/>
    </w:r>
    <w:r>
      <w:rPr>
        <w:rStyle w:val="Seitenzahl"/>
        <w:rFonts w:cs="Arial"/>
      </w:rPr>
      <w:t xml:space="preserve"> von</w:t>
    </w:r>
    <w:r w:rsidRPr="00B839F3">
      <w:rPr>
        <w:rStyle w:val="Seitenzahl"/>
        <w:rFonts w:cs="Arial"/>
      </w:rPr>
      <w:t xml:space="preserve"> </w:t>
    </w:r>
    <w:r w:rsidRPr="00B839F3">
      <w:rPr>
        <w:rStyle w:val="Seitenzahl"/>
        <w:rFonts w:cs="Arial"/>
      </w:rPr>
      <w:fldChar w:fldCharType="begin"/>
    </w:r>
    <w:r w:rsidRPr="00B839F3">
      <w:rPr>
        <w:rStyle w:val="Seitenzahl"/>
        <w:rFonts w:cs="Arial"/>
      </w:rPr>
      <w:instrText xml:space="preserve"> NUMPAGES </w:instrText>
    </w:r>
    <w:r w:rsidRPr="00B839F3">
      <w:rPr>
        <w:rStyle w:val="Seitenzahl"/>
        <w:rFonts w:cs="Arial"/>
      </w:rPr>
      <w:fldChar w:fldCharType="separate"/>
    </w:r>
    <w:r w:rsidR="00740C5A">
      <w:rPr>
        <w:rStyle w:val="Seitenzahl"/>
        <w:rFonts w:cs="Arial"/>
        <w:noProof/>
      </w:rPr>
      <w:t>1</w:t>
    </w:r>
    <w:r w:rsidRPr="00B839F3">
      <w:rPr>
        <w:rStyle w:val="Seitenzahl"/>
        <w:rFonts w:cs="Arial"/>
      </w:rPr>
      <w:fldChar w:fldCharType="end"/>
    </w:r>
  </w:p>
  <w:p w14:paraId="37800790" w14:textId="76FA289C" w:rsidR="0055668C" w:rsidRPr="00A4458F" w:rsidRDefault="0055668C" w:rsidP="007B3AF1">
    <w:pPr>
      <w:pStyle w:val="OrtDatum"/>
    </w:pPr>
    <w:r w:rsidRPr="006A384E">
      <w:fldChar w:fldCharType="begin"/>
    </w:r>
    <w:r w:rsidRPr="006A384E">
      <w:instrText xml:space="preserve"> </w:instrText>
    </w:r>
    <w:r>
      <w:instrText>DATE \@ "d. MMMM yyyy"</w:instrText>
    </w:r>
    <w:r w:rsidRPr="006A384E">
      <w:instrText xml:space="preserve"> </w:instrText>
    </w:r>
    <w:r w:rsidRPr="006A384E">
      <w:fldChar w:fldCharType="separate"/>
    </w:r>
    <w:r w:rsidR="00BD4CE8">
      <w:rPr>
        <w:noProof/>
      </w:rPr>
      <w:t>21. Juli 2026</w:t>
    </w:r>
    <w:r w:rsidRPr="006A384E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78EBF" w14:textId="35696116" w:rsidR="0055668C" w:rsidRPr="0055668C" w:rsidRDefault="001537F5" w:rsidP="0055668C">
    <w:pPr>
      <w:pStyle w:val="Kopfzeile"/>
      <w:rPr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66432" behindDoc="1" locked="0" layoutInCell="1" allowOverlap="1" wp14:anchorId="71CC4107" wp14:editId="26BE68C1">
          <wp:simplePos x="0" y="0"/>
          <wp:positionH relativeFrom="margin">
            <wp:align>right</wp:align>
          </wp:positionH>
          <wp:positionV relativeFrom="paragraph">
            <wp:posOffset>-12065</wp:posOffset>
          </wp:positionV>
          <wp:extent cx="1724025" cy="962025"/>
          <wp:effectExtent l="0" t="0" r="9525" b="9525"/>
          <wp:wrapNone/>
          <wp:docPr id="100587542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962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6C5C">
      <w:rPr>
        <w:noProof/>
        <w:sz w:val="24"/>
        <w:szCs w:val="24"/>
      </w:rPr>
      <w:drawing>
        <wp:anchor distT="0" distB="0" distL="114300" distR="114300" simplePos="0" relativeHeight="251657216" behindDoc="0" locked="0" layoutInCell="1" allowOverlap="1" wp14:anchorId="0263BD15" wp14:editId="27DEA50D">
          <wp:simplePos x="0" y="0"/>
          <wp:positionH relativeFrom="page">
            <wp:posOffset>360045</wp:posOffset>
          </wp:positionH>
          <wp:positionV relativeFrom="page">
            <wp:posOffset>3769360</wp:posOffset>
          </wp:positionV>
          <wp:extent cx="28575" cy="1586230"/>
          <wp:effectExtent l="0" t="0" r="0" b="0"/>
          <wp:wrapNone/>
          <wp:docPr id="47" name="Bild 47" descr="Falzmarke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" descr="Falzmarken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" cy="158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9mSJi6jp6TiOWQ0bwB6ax4V5K6pofgdqfm4lFHw4Ep9JxSxBfQKdmmPTtgOY4+B79GsqEQIxDdffu7P5cKWxw==" w:salt="CzSDZGJxPB0uGypVyEtDhA=="/>
  <w:defaultTabStop w:val="709"/>
  <w:autoHyphenation/>
  <w:hyphenationZone w:val="425"/>
  <w:drawingGridHorizontalSpacing w:val="6"/>
  <w:drawingGridVerticalSpacing w:val="6"/>
  <w:characterSpacingControl w:val="doNotCompress"/>
  <w:hdrShapeDefaults>
    <o:shapedefaults v:ext="edit" spidmax="2050">
      <o:colormru v:ext="edit" colors="#cad5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45"/>
    <w:rsid w:val="00003976"/>
    <w:rsid w:val="000061D0"/>
    <w:rsid w:val="0001134F"/>
    <w:rsid w:val="00014F61"/>
    <w:rsid w:val="00017121"/>
    <w:rsid w:val="000208AE"/>
    <w:rsid w:val="0002326F"/>
    <w:rsid w:val="00024336"/>
    <w:rsid w:val="00042C01"/>
    <w:rsid w:val="000438DD"/>
    <w:rsid w:val="00047017"/>
    <w:rsid w:val="00054785"/>
    <w:rsid w:val="00057161"/>
    <w:rsid w:val="00066C0F"/>
    <w:rsid w:val="00076959"/>
    <w:rsid w:val="00077574"/>
    <w:rsid w:val="00077B81"/>
    <w:rsid w:val="00077B88"/>
    <w:rsid w:val="00077F68"/>
    <w:rsid w:val="00082522"/>
    <w:rsid w:val="00082641"/>
    <w:rsid w:val="000850F2"/>
    <w:rsid w:val="0008523C"/>
    <w:rsid w:val="0008628F"/>
    <w:rsid w:val="00091AB0"/>
    <w:rsid w:val="000B3144"/>
    <w:rsid w:val="000C44BE"/>
    <w:rsid w:val="000C5B4E"/>
    <w:rsid w:val="000D0FF1"/>
    <w:rsid w:val="000E080B"/>
    <w:rsid w:val="000E1ADA"/>
    <w:rsid w:val="00101BC9"/>
    <w:rsid w:val="00102AE2"/>
    <w:rsid w:val="001112A5"/>
    <w:rsid w:val="001120E8"/>
    <w:rsid w:val="00113703"/>
    <w:rsid w:val="00117C92"/>
    <w:rsid w:val="00120E21"/>
    <w:rsid w:val="00135CDD"/>
    <w:rsid w:val="0014051A"/>
    <w:rsid w:val="0014348A"/>
    <w:rsid w:val="001537F5"/>
    <w:rsid w:val="00161F8B"/>
    <w:rsid w:val="00166232"/>
    <w:rsid w:val="00172ABC"/>
    <w:rsid w:val="00172E8E"/>
    <w:rsid w:val="00175D78"/>
    <w:rsid w:val="00182070"/>
    <w:rsid w:val="0018439C"/>
    <w:rsid w:val="00192ACB"/>
    <w:rsid w:val="00197CAB"/>
    <w:rsid w:val="001A0EFD"/>
    <w:rsid w:val="001A0FE4"/>
    <w:rsid w:val="001A16C4"/>
    <w:rsid w:val="001A3E92"/>
    <w:rsid w:val="001A5FC7"/>
    <w:rsid w:val="001B372B"/>
    <w:rsid w:val="001B6FD6"/>
    <w:rsid w:val="001C244F"/>
    <w:rsid w:val="001C591E"/>
    <w:rsid w:val="001E2D03"/>
    <w:rsid w:val="001F1EB2"/>
    <w:rsid w:val="0020162F"/>
    <w:rsid w:val="00204491"/>
    <w:rsid w:val="002047D8"/>
    <w:rsid w:val="00211AD0"/>
    <w:rsid w:val="00214DF5"/>
    <w:rsid w:val="00217D44"/>
    <w:rsid w:val="00225930"/>
    <w:rsid w:val="002269F9"/>
    <w:rsid w:val="00227298"/>
    <w:rsid w:val="00227E9B"/>
    <w:rsid w:val="00232693"/>
    <w:rsid w:val="002346CC"/>
    <w:rsid w:val="002373AA"/>
    <w:rsid w:val="00250AB3"/>
    <w:rsid w:val="00260545"/>
    <w:rsid w:val="0026233E"/>
    <w:rsid w:val="00264C0D"/>
    <w:rsid w:val="0027450B"/>
    <w:rsid w:val="00280AAC"/>
    <w:rsid w:val="00281F82"/>
    <w:rsid w:val="002B0117"/>
    <w:rsid w:val="002B6231"/>
    <w:rsid w:val="002C0416"/>
    <w:rsid w:val="002D2FEF"/>
    <w:rsid w:val="002E1AD6"/>
    <w:rsid w:val="002E3D27"/>
    <w:rsid w:val="002F37B2"/>
    <w:rsid w:val="002F6141"/>
    <w:rsid w:val="002F6EDC"/>
    <w:rsid w:val="00305BF8"/>
    <w:rsid w:val="00313CEF"/>
    <w:rsid w:val="00314AA7"/>
    <w:rsid w:val="00316F0B"/>
    <w:rsid w:val="00317A2F"/>
    <w:rsid w:val="003217DF"/>
    <w:rsid w:val="00321FD5"/>
    <w:rsid w:val="003265DD"/>
    <w:rsid w:val="003309EF"/>
    <w:rsid w:val="00337558"/>
    <w:rsid w:val="00341E15"/>
    <w:rsid w:val="00365AE5"/>
    <w:rsid w:val="0036759F"/>
    <w:rsid w:val="00371348"/>
    <w:rsid w:val="003749B3"/>
    <w:rsid w:val="00375896"/>
    <w:rsid w:val="0037742B"/>
    <w:rsid w:val="00383176"/>
    <w:rsid w:val="00383A44"/>
    <w:rsid w:val="00392851"/>
    <w:rsid w:val="003929A8"/>
    <w:rsid w:val="003A73F7"/>
    <w:rsid w:val="003B352F"/>
    <w:rsid w:val="003C26DD"/>
    <w:rsid w:val="003C765A"/>
    <w:rsid w:val="003C7C53"/>
    <w:rsid w:val="003D5D0E"/>
    <w:rsid w:val="003D7C15"/>
    <w:rsid w:val="003F3A26"/>
    <w:rsid w:val="003F498A"/>
    <w:rsid w:val="003F4B31"/>
    <w:rsid w:val="003F4D77"/>
    <w:rsid w:val="003F4FE9"/>
    <w:rsid w:val="00400A04"/>
    <w:rsid w:val="00403645"/>
    <w:rsid w:val="004049FA"/>
    <w:rsid w:val="004063EF"/>
    <w:rsid w:val="00407ED3"/>
    <w:rsid w:val="00413CD4"/>
    <w:rsid w:val="00415DC1"/>
    <w:rsid w:val="004167CA"/>
    <w:rsid w:val="004170B1"/>
    <w:rsid w:val="0041776C"/>
    <w:rsid w:val="00421C6C"/>
    <w:rsid w:val="00423707"/>
    <w:rsid w:val="004262ED"/>
    <w:rsid w:val="00434FAA"/>
    <w:rsid w:val="00434FE9"/>
    <w:rsid w:val="004353E6"/>
    <w:rsid w:val="0043577B"/>
    <w:rsid w:val="00441F75"/>
    <w:rsid w:val="00444BE1"/>
    <w:rsid w:val="00445FAC"/>
    <w:rsid w:val="00451977"/>
    <w:rsid w:val="00453D53"/>
    <w:rsid w:val="00461638"/>
    <w:rsid w:val="004663F1"/>
    <w:rsid w:val="0047020B"/>
    <w:rsid w:val="0047229E"/>
    <w:rsid w:val="00476C74"/>
    <w:rsid w:val="0048075F"/>
    <w:rsid w:val="0048181F"/>
    <w:rsid w:val="00486A54"/>
    <w:rsid w:val="004925ED"/>
    <w:rsid w:val="00494ABD"/>
    <w:rsid w:val="0049559E"/>
    <w:rsid w:val="004A065B"/>
    <w:rsid w:val="004B199E"/>
    <w:rsid w:val="004C20B5"/>
    <w:rsid w:val="004C29C5"/>
    <w:rsid w:val="004D0522"/>
    <w:rsid w:val="004D4821"/>
    <w:rsid w:val="004E5A04"/>
    <w:rsid w:val="004F41A4"/>
    <w:rsid w:val="0050018B"/>
    <w:rsid w:val="00504450"/>
    <w:rsid w:val="00517ACE"/>
    <w:rsid w:val="005210E0"/>
    <w:rsid w:val="00525B7B"/>
    <w:rsid w:val="00526363"/>
    <w:rsid w:val="00533B86"/>
    <w:rsid w:val="00536156"/>
    <w:rsid w:val="005401B7"/>
    <w:rsid w:val="005524BA"/>
    <w:rsid w:val="00554B3F"/>
    <w:rsid w:val="0055668C"/>
    <w:rsid w:val="005616A1"/>
    <w:rsid w:val="00566EB0"/>
    <w:rsid w:val="00571A80"/>
    <w:rsid w:val="00586055"/>
    <w:rsid w:val="005878C7"/>
    <w:rsid w:val="00591F01"/>
    <w:rsid w:val="005970B2"/>
    <w:rsid w:val="005A19CF"/>
    <w:rsid w:val="005A3ED9"/>
    <w:rsid w:val="005A489D"/>
    <w:rsid w:val="005B2E8F"/>
    <w:rsid w:val="005B5B9B"/>
    <w:rsid w:val="005B6E66"/>
    <w:rsid w:val="005C0475"/>
    <w:rsid w:val="005C3FA6"/>
    <w:rsid w:val="005D224F"/>
    <w:rsid w:val="005D282E"/>
    <w:rsid w:val="005D60D1"/>
    <w:rsid w:val="005E01D4"/>
    <w:rsid w:val="005E31FF"/>
    <w:rsid w:val="005E58AD"/>
    <w:rsid w:val="005F4342"/>
    <w:rsid w:val="005F77D2"/>
    <w:rsid w:val="005F7E90"/>
    <w:rsid w:val="0060255F"/>
    <w:rsid w:val="00606C5C"/>
    <w:rsid w:val="00616B2E"/>
    <w:rsid w:val="006462BD"/>
    <w:rsid w:val="00663896"/>
    <w:rsid w:val="0066566A"/>
    <w:rsid w:val="00665D54"/>
    <w:rsid w:val="00666A16"/>
    <w:rsid w:val="00676BA8"/>
    <w:rsid w:val="00683F04"/>
    <w:rsid w:val="006845A4"/>
    <w:rsid w:val="00691296"/>
    <w:rsid w:val="006913C0"/>
    <w:rsid w:val="00692046"/>
    <w:rsid w:val="00692BD1"/>
    <w:rsid w:val="006A1ED2"/>
    <w:rsid w:val="006A283C"/>
    <w:rsid w:val="006A72F4"/>
    <w:rsid w:val="006C19BF"/>
    <w:rsid w:val="006C1CF5"/>
    <w:rsid w:val="006C3DAC"/>
    <w:rsid w:val="006C57C2"/>
    <w:rsid w:val="006D70B9"/>
    <w:rsid w:val="006E06DA"/>
    <w:rsid w:val="006E1B7E"/>
    <w:rsid w:val="006E487B"/>
    <w:rsid w:val="006E6CDF"/>
    <w:rsid w:val="006E794E"/>
    <w:rsid w:val="006E7FD0"/>
    <w:rsid w:val="006F0FFA"/>
    <w:rsid w:val="006F1171"/>
    <w:rsid w:val="006F3DD8"/>
    <w:rsid w:val="006F5A3F"/>
    <w:rsid w:val="006F7038"/>
    <w:rsid w:val="0070253E"/>
    <w:rsid w:val="00702A11"/>
    <w:rsid w:val="0071001A"/>
    <w:rsid w:val="007149F3"/>
    <w:rsid w:val="007230B3"/>
    <w:rsid w:val="00723452"/>
    <w:rsid w:val="007244C4"/>
    <w:rsid w:val="00732315"/>
    <w:rsid w:val="00740C5A"/>
    <w:rsid w:val="00760F0B"/>
    <w:rsid w:val="007655BA"/>
    <w:rsid w:val="00765B8D"/>
    <w:rsid w:val="0077306B"/>
    <w:rsid w:val="00774093"/>
    <w:rsid w:val="007745C3"/>
    <w:rsid w:val="00774A1D"/>
    <w:rsid w:val="007830C6"/>
    <w:rsid w:val="00787A5E"/>
    <w:rsid w:val="00792ED5"/>
    <w:rsid w:val="007A3376"/>
    <w:rsid w:val="007A69F5"/>
    <w:rsid w:val="007B3AF1"/>
    <w:rsid w:val="007B3D27"/>
    <w:rsid w:val="007B65DB"/>
    <w:rsid w:val="007B7FA7"/>
    <w:rsid w:val="007C07A1"/>
    <w:rsid w:val="007C7053"/>
    <w:rsid w:val="007D4BB7"/>
    <w:rsid w:val="007E0837"/>
    <w:rsid w:val="007E2766"/>
    <w:rsid w:val="007E27B6"/>
    <w:rsid w:val="007F26A2"/>
    <w:rsid w:val="0080068C"/>
    <w:rsid w:val="00801325"/>
    <w:rsid w:val="00804659"/>
    <w:rsid w:val="0080503C"/>
    <w:rsid w:val="00820D12"/>
    <w:rsid w:val="00823198"/>
    <w:rsid w:val="008243EB"/>
    <w:rsid w:val="00827719"/>
    <w:rsid w:val="00834688"/>
    <w:rsid w:val="00835024"/>
    <w:rsid w:val="008508AB"/>
    <w:rsid w:val="008513FC"/>
    <w:rsid w:val="0085465A"/>
    <w:rsid w:val="008555B9"/>
    <w:rsid w:val="008573BA"/>
    <w:rsid w:val="00860E01"/>
    <w:rsid w:val="00863B73"/>
    <w:rsid w:val="00870C1E"/>
    <w:rsid w:val="00873D3A"/>
    <w:rsid w:val="00875106"/>
    <w:rsid w:val="008778E2"/>
    <w:rsid w:val="00877D84"/>
    <w:rsid w:val="0088420A"/>
    <w:rsid w:val="0088467C"/>
    <w:rsid w:val="00887FC3"/>
    <w:rsid w:val="0089089C"/>
    <w:rsid w:val="00890FBE"/>
    <w:rsid w:val="0089190F"/>
    <w:rsid w:val="00892FEB"/>
    <w:rsid w:val="00896419"/>
    <w:rsid w:val="008970E9"/>
    <w:rsid w:val="008A4F80"/>
    <w:rsid w:val="008A51DB"/>
    <w:rsid w:val="008B1CAF"/>
    <w:rsid w:val="008B33DC"/>
    <w:rsid w:val="008B4AA8"/>
    <w:rsid w:val="008B6808"/>
    <w:rsid w:val="008D468E"/>
    <w:rsid w:val="008D76BF"/>
    <w:rsid w:val="008E034F"/>
    <w:rsid w:val="008F40D0"/>
    <w:rsid w:val="00901886"/>
    <w:rsid w:val="00904D45"/>
    <w:rsid w:val="00912E5E"/>
    <w:rsid w:val="00917A7A"/>
    <w:rsid w:val="0092039F"/>
    <w:rsid w:val="009225BB"/>
    <w:rsid w:val="009238AC"/>
    <w:rsid w:val="00930AB2"/>
    <w:rsid w:val="0094063C"/>
    <w:rsid w:val="00941F4A"/>
    <w:rsid w:val="00947752"/>
    <w:rsid w:val="009509BB"/>
    <w:rsid w:val="00951CD1"/>
    <w:rsid w:val="00955E18"/>
    <w:rsid w:val="00960B4C"/>
    <w:rsid w:val="00963E65"/>
    <w:rsid w:val="009705F0"/>
    <w:rsid w:val="0097120C"/>
    <w:rsid w:val="00973DFA"/>
    <w:rsid w:val="0097427B"/>
    <w:rsid w:val="00975601"/>
    <w:rsid w:val="009A213A"/>
    <w:rsid w:val="009A722B"/>
    <w:rsid w:val="009B479B"/>
    <w:rsid w:val="009C1F71"/>
    <w:rsid w:val="009C484B"/>
    <w:rsid w:val="009D521A"/>
    <w:rsid w:val="009D5C37"/>
    <w:rsid w:val="009D5EDB"/>
    <w:rsid w:val="009D7E42"/>
    <w:rsid w:val="009E1054"/>
    <w:rsid w:val="009E659B"/>
    <w:rsid w:val="009E7947"/>
    <w:rsid w:val="009F270A"/>
    <w:rsid w:val="009F303A"/>
    <w:rsid w:val="009F6974"/>
    <w:rsid w:val="00A102EB"/>
    <w:rsid w:val="00A15F86"/>
    <w:rsid w:val="00A211A9"/>
    <w:rsid w:val="00A23EBB"/>
    <w:rsid w:val="00A3131A"/>
    <w:rsid w:val="00A32568"/>
    <w:rsid w:val="00A35967"/>
    <w:rsid w:val="00A40CD5"/>
    <w:rsid w:val="00A4458F"/>
    <w:rsid w:val="00A446CD"/>
    <w:rsid w:val="00A46DAA"/>
    <w:rsid w:val="00A54B6C"/>
    <w:rsid w:val="00A55FAE"/>
    <w:rsid w:val="00A61885"/>
    <w:rsid w:val="00A64DED"/>
    <w:rsid w:val="00A71E1E"/>
    <w:rsid w:val="00A72108"/>
    <w:rsid w:val="00A74F50"/>
    <w:rsid w:val="00A84E81"/>
    <w:rsid w:val="00A9254F"/>
    <w:rsid w:val="00AA035F"/>
    <w:rsid w:val="00AA5488"/>
    <w:rsid w:val="00AB7A70"/>
    <w:rsid w:val="00AC11AE"/>
    <w:rsid w:val="00AC1C40"/>
    <w:rsid w:val="00AC1D45"/>
    <w:rsid w:val="00AC78A5"/>
    <w:rsid w:val="00AD3350"/>
    <w:rsid w:val="00AD4A6B"/>
    <w:rsid w:val="00AD5355"/>
    <w:rsid w:val="00AD6B87"/>
    <w:rsid w:val="00AE3EC9"/>
    <w:rsid w:val="00AE58DA"/>
    <w:rsid w:val="00AF2EB3"/>
    <w:rsid w:val="00AF39F4"/>
    <w:rsid w:val="00AF3C90"/>
    <w:rsid w:val="00B04C5C"/>
    <w:rsid w:val="00B07DF3"/>
    <w:rsid w:val="00B132CE"/>
    <w:rsid w:val="00B14457"/>
    <w:rsid w:val="00B15F80"/>
    <w:rsid w:val="00B262C2"/>
    <w:rsid w:val="00B3098B"/>
    <w:rsid w:val="00B36B2C"/>
    <w:rsid w:val="00B4412E"/>
    <w:rsid w:val="00B5443B"/>
    <w:rsid w:val="00B60882"/>
    <w:rsid w:val="00B71B33"/>
    <w:rsid w:val="00B8340B"/>
    <w:rsid w:val="00B838BE"/>
    <w:rsid w:val="00B846EE"/>
    <w:rsid w:val="00B91972"/>
    <w:rsid w:val="00BA396F"/>
    <w:rsid w:val="00BB1D31"/>
    <w:rsid w:val="00BB4751"/>
    <w:rsid w:val="00BB6DFF"/>
    <w:rsid w:val="00BC27A5"/>
    <w:rsid w:val="00BC3605"/>
    <w:rsid w:val="00BC3987"/>
    <w:rsid w:val="00BC5638"/>
    <w:rsid w:val="00BC5676"/>
    <w:rsid w:val="00BC5BF5"/>
    <w:rsid w:val="00BC70C8"/>
    <w:rsid w:val="00BD4CE8"/>
    <w:rsid w:val="00BD4DEB"/>
    <w:rsid w:val="00BE0C4F"/>
    <w:rsid w:val="00BF0C15"/>
    <w:rsid w:val="00BF2330"/>
    <w:rsid w:val="00BF6D71"/>
    <w:rsid w:val="00C03555"/>
    <w:rsid w:val="00C072D6"/>
    <w:rsid w:val="00C10534"/>
    <w:rsid w:val="00C20DBE"/>
    <w:rsid w:val="00C328C5"/>
    <w:rsid w:val="00C35CFF"/>
    <w:rsid w:val="00C36573"/>
    <w:rsid w:val="00C40DB0"/>
    <w:rsid w:val="00C40FBE"/>
    <w:rsid w:val="00C43358"/>
    <w:rsid w:val="00C438A3"/>
    <w:rsid w:val="00C43AB3"/>
    <w:rsid w:val="00C5373B"/>
    <w:rsid w:val="00C62753"/>
    <w:rsid w:val="00C62B15"/>
    <w:rsid w:val="00C6531E"/>
    <w:rsid w:val="00C73E35"/>
    <w:rsid w:val="00C75F5D"/>
    <w:rsid w:val="00CA4937"/>
    <w:rsid w:val="00CB3EB1"/>
    <w:rsid w:val="00CC50C8"/>
    <w:rsid w:val="00CC5E9D"/>
    <w:rsid w:val="00CD5833"/>
    <w:rsid w:val="00CE1345"/>
    <w:rsid w:val="00CE3040"/>
    <w:rsid w:val="00CE4D74"/>
    <w:rsid w:val="00CE7BBA"/>
    <w:rsid w:val="00D0506F"/>
    <w:rsid w:val="00D059A8"/>
    <w:rsid w:val="00D07BD4"/>
    <w:rsid w:val="00D13EF7"/>
    <w:rsid w:val="00D23412"/>
    <w:rsid w:val="00D246E1"/>
    <w:rsid w:val="00D26822"/>
    <w:rsid w:val="00D320CA"/>
    <w:rsid w:val="00D40515"/>
    <w:rsid w:val="00D46A5C"/>
    <w:rsid w:val="00D51411"/>
    <w:rsid w:val="00D542BD"/>
    <w:rsid w:val="00D54D9B"/>
    <w:rsid w:val="00D5704C"/>
    <w:rsid w:val="00D6119F"/>
    <w:rsid w:val="00D7760D"/>
    <w:rsid w:val="00D7779F"/>
    <w:rsid w:val="00D77E6D"/>
    <w:rsid w:val="00D8484E"/>
    <w:rsid w:val="00D86C6E"/>
    <w:rsid w:val="00D873C0"/>
    <w:rsid w:val="00D92B2B"/>
    <w:rsid w:val="00D959B2"/>
    <w:rsid w:val="00DA33AF"/>
    <w:rsid w:val="00DB0F1F"/>
    <w:rsid w:val="00DB2A55"/>
    <w:rsid w:val="00DB439E"/>
    <w:rsid w:val="00DB6A50"/>
    <w:rsid w:val="00DC4661"/>
    <w:rsid w:val="00DD0365"/>
    <w:rsid w:val="00DD24FE"/>
    <w:rsid w:val="00DD2CE6"/>
    <w:rsid w:val="00DD3CF5"/>
    <w:rsid w:val="00DE10F9"/>
    <w:rsid w:val="00DE3522"/>
    <w:rsid w:val="00DE705D"/>
    <w:rsid w:val="00DF3B1C"/>
    <w:rsid w:val="00E00FFD"/>
    <w:rsid w:val="00E01D21"/>
    <w:rsid w:val="00E026F9"/>
    <w:rsid w:val="00E02FB1"/>
    <w:rsid w:val="00E104E0"/>
    <w:rsid w:val="00E134BD"/>
    <w:rsid w:val="00E143CF"/>
    <w:rsid w:val="00E162C5"/>
    <w:rsid w:val="00E3383D"/>
    <w:rsid w:val="00E36C73"/>
    <w:rsid w:val="00E45589"/>
    <w:rsid w:val="00E560A2"/>
    <w:rsid w:val="00E612AE"/>
    <w:rsid w:val="00E630DD"/>
    <w:rsid w:val="00E64CF2"/>
    <w:rsid w:val="00E67E0B"/>
    <w:rsid w:val="00E71F3F"/>
    <w:rsid w:val="00E736EF"/>
    <w:rsid w:val="00E7558E"/>
    <w:rsid w:val="00E75F54"/>
    <w:rsid w:val="00E813DE"/>
    <w:rsid w:val="00E93CC0"/>
    <w:rsid w:val="00E94008"/>
    <w:rsid w:val="00EA21B5"/>
    <w:rsid w:val="00EA635D"/>
    <w:rsid w:val="00EB0FD4"/>
    <w:rsid w:val="00EB2965"/>
    <w:rsid w:val="00EB2C92"/>
    <w:rsid w:val="00EE5720"/>
    <w:rsid w:val="00EE70C6"/>
    <w:rsid w:val="00EF1BFB"/>
    <w:rsid w:val="00F200D4"/>
    <w:rsid w:val="00F31082"/>
    <w:rsid w:val="00F3690F"/>
    <w:rsid w:val="00F43E67"/>
    <w:rsid w:val="00F47B00"/>
    <w:rsid w:val="00F50196"/>
    <w:rsid w:val="00F555C8"/>
    <w:rsid w:val="00F56956"/>
    <w:rsid w:val="00F641AB"/>
    <w:rsid w:val="00F644F5"/>
    <w:rsid w:val="00F70145"/>
    <w:rsid w:val="00F75BE5"/>
    <w:rsid w:val="00F90B61"/>
    <w:rsid w:val="00FA43E2"/>
    <w:rsid w:val="00FB42CF"/>
    <w:rsid w:val="00FB674B"/>
    <w:rsid w:val="00FD3F98"/>
    <w:rsid w:val="00FD7AB3"/>
    <w:rsid w:val="00FE14ED"/>
    <w:rsid w:val="00FE3008"/>
    <w:rsid w:val="00FE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ad5dd"/>
    </o:shapedefaults>
    <o:shapelayout v:ext="edit">
      <o:idmap v:ext="edit" data="2"/>
    </o:shapelayout>
  </w:shapeDefaults>
  <w:decimalSymbol w:val=","/>
  <w:listSeparator w:val=";"/>
  <w14:docId w14:val="526ABD3B"/>
  <w15:chartTrackingRefBased/>
  <w15:docId w15:val="{7B0F4C67-61E0-42F3-89A8-B175EAABB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E3522"/>
    <w:pPr>
      <w:spacing w:line="260" w:lineRule="atLeast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qFormat/>
    <w:rsid w:val="00C73E35"/>
    <w:pPr>
      <w:keepNext/>
      <w:spacing w:before="240" w:after="100" w:line="240" w:lineRule="auto"/>
      <w:outlineLvl w:val="0"/>
    </w:pPr>
    <w:rPr>
      <w:rFonts w:cs="Arial"/>
      <w:b/>
      <w:bCs/>
      <w:sz w:val="24"/>
    </w:rPr>
  </w:style>
  <w:style w:type="paragraph" w:styleId="berschrift2">
    <w:name w:val="heading 2"/>
    <w:basedOn w:val="Standard"/>
    <w:next w:val="Standard"/>
    <w:qFormat/>
    <w:rsid w:val="00CB3EB1"/>
    <w:pPr>
      <w:outlineLvl w:val="1"/>
    </w:pPr>
  </w:style>
  <w:style w:type="paragraph" w:styleId="berschrift3">
    <w:name w:val="heading 3"/>
    <w:basedOn w:val="berschrift2"/>
    <w:next w:val="Standard"/>
    <w:qFormat/>
    <w:rsid w:val="00CB3EB1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formationsblockName">
    <w:name w:val="Informationsblock_Name"/>
    <w:basedOn w:val="Standard"/>
    <w:rsid w:val="00AD5355"/>
    <w:rPr>
      <w:b/>
    </w:rPr>
  </w:style>
  <w:style w:type="paragraph" w:customStyle="1" w:styleId="Informationsblock">
    <w:name w:val="Informationsblock"/>
    <w:basedOn w:val="Standard"/>
    <w:rsid w:val="00AD5355"/>
  </w:style>
  <w:style w:type="paragraph" w:customStyle="1" w:styleId="Anschriftenfeld">
    <w:name w:val="Anschriftenfeld"/>
    <w:basedOn w:val="Standard"/>
    <w:rsid w:val="00DE3522"/>
  </w:style>
  <w:style w:type="paragraph" w:styleId="Sprechblasentext">
    <w:name w:val="Balloon Text"/>
    <w:basedOn w:val="Standard"/>
    <w:semiHidden/>
    <w:rsid w:val="003F4FE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semiHidden/>
    <w:rsid w:val="00DD3C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DD3CF5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F644F5"/>
    <w:rPr>
      <w:rFonts w:ascii="Arial" w:hAnsi="Arial"/>
      <w:sz w:val="22"/>
    </w:rPr>
    <w:tblPr/>
  </w:style>
  <w:style w:type="character" w:styleId="Seitenzahl">
    <w:name w:val="page number"/>
    <w:rsid w:val="006462BD"/>
    <w:rPr>
      <w:rFonts w:ascii="Arial" w:hAnsi="Arial"/>
      <w:sz w:val="20"/>
    </w:rPr>
  </w:style>
  <w:style w:type="paragraph" w:customStyle="1" w:styleId="Default">
    <w:name w:val="Default"/>
    <w:rsid w:val="0047229E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customStyle="1" w:styleId="Betreff">
    <w:name w:val="Betreff"/>
    <w:basedOn w:val="Standard"/>
    <w:next w:val="Standard"/>
    <w:rsid w:val="00FE3008"/>
    <w:rPr>
      <w:b/>
    </w:rPr>
  </w:style>
  <w:style w:type="paragraph" w:customStyle="1" w:styleId="OrtDatum">
    <w:name w:val="Ort_Datum"/>
    <w:basedOn w:val="Standard"/>
    <w:rsid w:val="006E1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2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torm\&#214;A_PIER\Elbe-Gruppe\Elbe_CD_neu\Word-Vorlagen\EW\Briefvorlage_ohne%20Kopfbogen_DIN5008_Variante_EW_1.0.0.f_20120112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Briefvorlage_ohne Kopfbogen_DIN5008_Variante_EW_1.0.0.f_20120112.dot</Template>
  <TotalTime>0</TotalTime>
  <Pages>1</Pages>
  <Words>26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Elbe Brief</vt:lpstr>
    </vt:vector>
  </TitlesOfParts>
  <Company>© Elbe-Werkstätten GmbH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Elbe Brief</dc:title>
  <dc:subject/>
  <dc:creator>Administrator</dc:creator>
  <cp:keywords/>
  <dc:description/>
  <cp:lastModifiedBy>Conradi, Daniel</cp:lastModifiedBy>
  <cp:revision>26</cp:revision>
  <cp:lastPrinted>2015-07-01T12:55:00Z</cp:lastPrinted>
  <dcterms:created xsi:type="dcterms:W3CDTF">2019-07-31T09:42:00Z</dcterms:created>
  <dcterms:modified xsi:type="dcterms:W3CDTF">2026-07-21T10:44:00Z</dcterms:modified>
</cp:coreProperties>
</file>